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BF" w:rsidRDefault="008A28B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8BF" w:rsidRPr="000C1B2B" w:rsidRDefault="008A28B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8A28BF" w:rsidRPr="00A16216" w:rsidRDefault="008A28BF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8A28BF" w:rsidRDefault="008A28BF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8BF" w:rsidRPr="001125BC" w:rsidRDefault="008A28B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P</w:t>
      </w:r>
      <w:r>
        <w:rPr>
          <w:rFonts w:ascii="Times New Roman" w:hAnsi="Times New Roman" w:cs="Times New Roman"/>
          <w:sz w:val="24"/>
          <w:szCs w:val="24"/>
        </w:rPr>
        <w:t>rof. ssa  Matlub Fadia</w:t>
      </w:r>
    </w:p>
    <w:p w:rsidR="008A28BF" w:rsidRDefault="008A28B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III   Sezione  B</w:t>
      </w:r>
    </w:p>
    <w:p w:rsidR="008A28BF" w:rsidRPr="001125BC" w:rsidRDefault="008A28BF" w:rsidP="001125BC">
      <w:pPr>
        <w:tabs>
          <w:tab w:val="left" w:pos="625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FD4A8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D870E3">
      <w:pPr>
        <w:pStyle w:val="ListParagraph"/>
        <w:numPr>
          <w:ilvl w:val="0"/>
          <w:numId w:val="5"/>
        </w:numPr>
        <w:spacing w:after="0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valori cristiani: La libertà responsabile. La conoscenza morale. La dignità della persona.</w:t>
      </w:r>
    </w:p>
    <w:p w:rsidR="008A28BF" w:rsidRDefault="008A28BF" w:rsidP="00D870E3">
      <w:pPr>
        <w:pStyle w:val="ListParagraph"/>
        <w:spacing w:after="0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497CFB">
      <w:pPr>
        <w:pStyle w:val="ListParagraph"/>
        <w:numPr>
          <w:ilvl w:val="0"/>
          <w:numId w:val="5"/>
        </w:numPr>
        <w:spacing w:after="0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D870E3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E3">
        <w:rPr>
          <w:rFonts w:ascii="Times New Roman" w:hAnsi="Times New Roman" w:cs="Times New Roman"/>
          <w:sz w:val="24"/>
          <w:szCs w:val="24"/>
        </w:rPr>
        <w:t>risposta del cristianesimo: Libertà e peccato. La legge. Perché la legge. Gesù e la legge, Il nuovo Decalogo “il Discorso della montagna”.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E3">
        <w:rPr>
          <w:rFonts w:ascii="Times New Roman" w:hAnsi="Times New Roman" w:cs="Times New Roman"/>
          <w:sz w:val="24"/>
          <w:szCs w:val="24"/>
        </w:rPr>
        <w:t>Le Beatitudini. Il comandamento dell’amore.</w:t>
      </w:r>
    </w:p>
    <w:p w:rsidR="008A28BF" w:rsidRDefault="008A28BF" w:rsidP="00B66E23">
      <w:pPr>
        <w:pStyle w:val="ListParagraph"/>
        <w:spacing w:after="0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e la ricerca della verità: visione filosofica, scientifica e religiosa a confronto;</w:t>
      </w:r>
    </w:p>
    <w:p w:rsidR="008A28BF" w:rsidRDefault="008A28BF" w:rsidP="00D870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comunicazione umana e religiosa: Teoria della comunicazione umana. Comunicazione con la parola, comunicazione con i colori e i suoni, comunicazione con le immagini, il silenzio come casa della parola. I segni della comunicazione di Dio. I segni della comunicazione della Chiesa, la preghiera cristiana; </w:t>
      </w:r>
    </w:p>
    <w:p w:rsidR="008A28BF" w:rsidRDefault="008A28BF" w:rsidP="00B66E2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L’arte al servizio della religione: l’arte nel Cristianesimo. l’arte nell’Islam. L’arte nella religione Buddista.</w:t>
      </w:r>
    </w:p>
    <w:p w:rsidR="008A28BF" w:rsidRPr="00B66E23" w:rsidRDefault="008A28BF" w:rsidP="00B66E2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0C319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3192">
        <w:rPr>
          <w:rFonts w:ascii="Times New Roman" w:hAnsi="Times New Roman" w:cs="Times New Roman"/>
          <w:sz w:val="24"/>
          <w:szCs w:val="24"/>
        </w:rPr>
        <w:t>Problematiche giovanili con prospettive</w:t>
      </w:r>
      <w:r>
        <w:rPr>
          <w:rFonts w:ascii="Times New Roman" w:hAnsi="Times New Roman" w:cs="Times New Roman"/>
          <w:sz w:val="24"/>
          <w:szCs w:val="24"/>
        </w:rPr>
        <w:t xml:space="preserve"> laiche e religiose a confronto;</w:t>
      </w:r>
    </w:p>
    <w:p w:rsidR="008A28BF" w:rsidRDefault="008A28BF" w:rsidP="000C3192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Pr="000C3192" w:rsidRDefault="008A28BF" w:rsidP="000C319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 argomenti  d’attualità.</w:t>
      </w:r>
    </w:p>
    <w:p w:rsidR="008A28BF" w:rsidRDefault="008A28BF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Default="008A28BF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8A28BF" w:rsidRPr="009B28CA" w:rsidRDefault="008A28BF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Pr="009B28CA" w:rsidRDefault="008A28BF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Pr="009B28CA" w:rsidRDefault="008A28BF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8A28BF" w:rsidRDefault="008A28BF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A28BF" w:rsidRPr="001125BC" w:rsidRDefault="008A28BF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8A28BF" w:rsidRDefault="008A28BF" w:rsidP="000C1B2B">
      <w:pPr>
        <w:jc w:val="both"/>
      </w:pPr>
    </w:p>
    <w:sectPr w:rsidR="008A28BF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15366277"/>
    <w:multiLevelType w:val="hybridMultilevel"/>
    <w:tmpl w:val="90601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E64D07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2FF2841"/>
    <w:multiLevelType w:val="hybridMultilevel"/>
    <w:tmpl w:val="E612E57A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440A8"/>
    <w:rsid w:val="000C1B2B"/>
    <w:rsid w:val="000C3192"/>
    <w:rsid w:val="00107C4A"/>
    <w:rsid w:val="001125BC"/>
    <w:rsid w:val="00175B4C"/>
    <w:rsid w:val="00180A02"/>
    <w:rsid w:val="001F76F0"/>
    <w:rsid w:val="002729F7"/>
    <w:rsid w:val="00373E4D"/>
    <w:rsid w:val="00407F28"/>
    <w:rsid w:val="004225DA"/>
    <w:rsid w:val="00497CFB"/>
    <w:rsid w:val="004A65EE"/>
    <w:rsid w:val="004C51E4"/>
    <w:rsid w:val="004D6CBD"/>
    <w:rsid w:val="00520DC3"/>
    <w:rsid w:val="0056122F"/>
    <w:rsid w:val="00650FA1"/>
    <w:rsid w:val="00682FC1"/>
    <w:rsid w:val="006B7328"/>
    <w:rsid w:val="007B61FA"/>
    <w:rsid w:val="0084363B"/>
    <w:rsid w:val="008555BF"/>
    <w:rsid w:val="008A28BF"/>
    <w:rsid w:val="008C3E8A"/>
    <w:rsid w:val="008E7417"/>
    <w:rsid w:val="0096665F"/>
    <w:rsid w:val="00967645"/>
    <w:rsid w:val="00970C7F"/>
    <w:rsid w:val="009B28CA"/>
    <w:rsid w:val="00A16216"/>
    <w:rsid w:val="00A9101D"/>
    <w:rsid w:val="00B02B5E"/>
    <w:rsid w:val="00B1119E"/>
    <w:rsid w:val="00B66E23"/>
    <w:rsid w:val="00BE11FF"/>
    <w:rsid w:val="00BE2941"/>
    <w:rsid w:val="00C0634B"/>
    <w:rsid w:val="00CA4EB6"/>
    <w:rsid w:val="00CB088C"/>
    <w:rsid w:val="00CC1C1D"/>
    <w:rsid w:val="00CD265D"/>
    <w:rsid w:val="00D870E3"/>
    <w:rsid w:val="00EF3F62"/>
    <w:rsid w:val="00F90F75"/>
    <w:rsid w:val="00FD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13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180</Words>
  <Characters>1026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3</cp:revision>
  <dcterms:created xsi:type="dcterms:W3CDTF">2015-05-29T19:21:00Z</dcterms:created>
  <dcterms:modified xsi:type="dcterms:W3CDTF">2015-06-01T06:06:00Z</dcterms:modified>
</cp:coreProperties>
</file>